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734" w:rsidRDefault="00173734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173734" w:rsidRPr="004C163C" w:rsidRDefault="00173734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173734" w:rsidRPr="004B444B" w:rsidRDefault="00173734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173734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173734" w:rsidRPr="004B444B" w:rsidRDefault="00173734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173734" w:rsidRDefault="00173734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173734" w:rsidRPr="00D86244" w:rsidRDefault="00173734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D86244">
        <w:rPr>
          <w:color w:val="auto"/>
          <w:lang w:eastAsia="pl-PL"/>
        </w:rPr>
        <w:t>na potrzeby postępowania o udzielenie zamówienia publicznego  pn.</w:t>
      </w:r>
    </w:p>
    <w:p w:rsidR="00173734" w:rsidRPr="00F91007" w:rsidRDefault="00173734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D8624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F91007">
        <w:rPr>
          <w:b/>
          <w:bCs/>
          <w:color w:val="auto"/>
          <w:lang w:eastAsia="pl-PL"/>
        </w:rPr>
        <w:t>„</w:t>
      </w:r>
      <w:bookmarkEnd w:id="0"/>
      <w:r w:rsidRPr="00F91007">
        <w:rPr>
          <w:b/>
          <w:color w:val="auto"/>
          <w:sz w:val="28"/>
          <w:szCs w:val="28"/>
        </w:rPr>
        <w:t xml:space="preserve">Startuj z pasją - budowa mini obiektu lekkoatletycznego </w:t>
      </w:r>
      <w:r w:rsidRPr="00F91007">
        <w:rPr>
          <w:b/>
          <w:color w:val="auto"/>
          <w:sz w:val="28"/>
          <w:szCs w:val="28"/>
        </w:rPr>
        <w:br/>
        <w:t>w Święciechowie</w:t>
      </w:r>
      <w:r w:rsidRPr="00F91007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F91007">
        <w:rPr>
          <w:i/>
          <w:color w:val="auto"/>
          <w:sz w:val="28"/>
          <w:szCs w:val="28"/>
          <w:lang w:eastAsia="pl-PL"/>
        </w:rPr>
        <w:t>,</w:t>
      </w:r>
      <w:r w:rsidRPr="00F91007">
        <w:rPr>
          <w:i/>
          <w:color w:val="auto"/>
          <w:lang w:eastAsia="pl-PL"/>
        </w:rPr>
        <w:t xml:space="preserve"> </w:t>
      </w:r>
    </w:p>
    <w:p w:rsidR="00173734" w:rsidRDefault="00173734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173734" w:rsidRPr="00275863" w:rsidRDefault="00173734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D86244">
        <w:rPr>
          <w:lang w:eastAsia="pl-PL"/>
        </w:rPr>
        <w:t>oświadczam, że: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73734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73734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173734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73734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73734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173734" w:rsidRPr="00237778" w:rsidRDefault="0017373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Obowiązek złożenia oświadczenia, o którym mowa w art. 117 ust. 4 ustawy Pzp odnosi się również do Wykonawców prowadzących działalność w formie spółki cywilnej, którzy na gruncie przepisów dotyczących zamówień publicznych, traktowani są jak Wyk</w:t>
      </w:r>
      <w:r>
        <w:rPr>
          <w:bCs/>
          <w:color w:val="FF0000"/>
          <w:sz w:val="20"/>
          <w:szCs w:val="20"/>
        </w:rPr>
        <w:t xml:space="preserve">onawcy wspólnie ubiegający się </w:t>
      </w:r>
      <w:r w:rsidRPr="004C163C">
        <w:rPr>
          <w:bCs/>
          <w:color w:val="FF0000"/>
          <w:sz w:val="20"/>
          <w:szCs w:val="20"/>
        </w:rPr>
        <w:t>o udzielenie zamówienia.</w:t>
      </w:r>
    </w:p>
    <w:p w:rsidR="00173734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173734" w:rsidRPr="00B945C8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173734" w:rsidRPr="004C163C" w:rsidRDefault="00173734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173734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734" w:rsidRDefault="0017373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173734" w:rsidRDefault="0017373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734" w:rsidRDefault="0017373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173734" w:rsidRDefault="00173734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734" w:rsidRPr="00C6428A" w:rsidRDefault="00173734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D86244">
      <w:rPr>
        <w:noProof/>
        <w:color w:val="auto"/>
        <w:lang w:eastAsia="pl-PL"/>
      </w:rPr>
      <w:t>P.271.</w:t>
    </w:r>
    <w:r>
      <w:rPr>
        <w:noProof/>
        <w:color w:val="auto"/>
        <w:lang w:eastAsia="pl-PL"/>
      </w:rPr>
      <w:t>24</w:t>
    </w:r>
    <w:r w:rsidRPr="00D86244">
      <w:rPr>
        <w:noProof/>
        <w:color w:val="auto"/>
        <w:lang w:eastAsia="pl-PL"/>
      </w:rPr>
      <w:t>.2026</w:t>
    </w:r>
  </w:p>
  <w:p w:rsidR="00173734" w:rsidRPr="00237778" w:rsidRDefault="00173734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3734"/>
    <w:rsid w:val="00175208"/>
    <w:rsid w:val="00183854"/>
    <w:rsid w:val="0019207B"/>
    <w:rsid w:val="001945E7"/>
    <w:rsid w:val="00195FED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B28C1"/>
    <w:rsid w:val="002C367E"/>
    <w:rsid w:val="002C4333"/>
    <w:rsid w:val="002E4FFE"/>
    <w:rsid w:val="002E580B"/>
    <w:rsid w:val="002E745A"/>
    <w:rsid w:val="00311428"/>
    <w:rsid w:val="003120EC"/>
    <w:rsid w:val="00315F9A"/>
    <w:rsid w:val="00320119"/>
    <w:rsid w:val="003235FF"/>
    <w:rsid w:val="003559F4"/>
    <w:rsid w:val="00356C92"/>
    <w:rsid w:val="003622B8"/>
    <w:rsid w:val="003804A4"/>
    <w:rsid w:val="003A0CA7"/>
    <w:rsid w:val="003A5856"/>
    <w:rsid w:val="003B56BC"/>
    <w:rsid w:val="003B7CB8"/>
    <w:rsid w:val="003E49F3"/>
    <w:rsid w:val="003F1082"/>
    <w:rsid w:val="003F484B"/>
    <w:rsid w:val="003F4FF7"/>
    <w:rsid w:val="003F71B6"/>
    <w:rsid w:val="003F76F3"/>
    <w:rsid w:val="003F7FB4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5584"/>
    <w:rsid w:val="00536957"/>
    <w:rsid w:val="005462DA"/>
    <w:rsid w:val="00564CBD"/>
    <w:rsid w:val="005670FC"/>
    <w:rsid w:val="00572741"/>
    <w:rsid w:val="00575559"/>
    <w:rsid w:val="005842C5"/>
    <w:rsid w:val="00584572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632F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3576F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5BF"/>
    <w:rsid w:val="009926BF"/>
    <w:rsid w:val="009928FB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C1FC7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86244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91007"/>
    <w:rsid w:val="00FA78D6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6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212</Words>
  <Characters>1272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55</cp:revision>
  <dcterms:created xsi:type="dcterms:W3CDTF">2021-04-20T12:41:00Z</dcterms:created>
  <dcterms:modified xsi:type="dcterms:W3CDTF">2026-07-31T06:01:00Z</dcterms:modified>
</cp:coreProperties>
</file>